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AB418" w14:textId="77777777" w:rsidR="00EE323D" w:rsidRDefault="00EE323D" w:rsidP="00EE323D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PLOMNER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22BAB66" w14:textId="77777777" w:rsidR="00EE323D" w:rsidRDefault="00EE323D" w:rsidP="00EE323D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05B481D" w14:textId="77777777" w:rsidR="00EE323D" w:rsidRDefault="00EE323D" w:rsidP="00EE323D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8EA5522" w14:textId="77777777" w:rsidR="00EE323D" w:rsidRDefault="00EE323D" w:rsidP="00EE323D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John </w:t>
      </w:r>
      <w:proofErr w:type="spellStart"/>
      <w:r>
        <w:rPr>
          <w:rFonts w:ascii="Times New Roman" w:hAnsi="Times New Roman" w:cs="Times New Roman"/>
        </w:rPr>
        <w:t>Daundy</w:t>
      </w:r>
      <w:proofErr w:type="spellEnd"/>
      <w:r>
        <w:rPr>
          <w:rFonts w:ascii="Times New Roman" w:hAnsi="Times New Roman" w:cs="Times New Roman"/>
        </w:rPr>
        <w:t>(q.v.) made a plaint of debt against Richard Pile of</w:t>
      </w:r>
    </w:p>
    <w:p w14:paraId="20D0AF9A" w14:textId="77777777" w:rsidR="00EE323D" w:rsidRDefault="00EE323D" w:rsidP="00EE323D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Carleton Rode, Norfolk(q.v.), and William Pile of Carleton Rode(q.v.).</w:t>
      </w:r>
    </w:p>
    <w:p w14:paraId="00ED6DE8" w14:textId="77777777" w:rsidR="00EE323D" w:rsidRDefault="00EE323D" w:rsidP="00EE323D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F9E1148" w14:textId="77777777" w:rsidR="00EE323D" w:rsidRDefault="00EE323D" w:rsidP="00EE323D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E09D33E" w14:textId="77777777" w:rsidR="00EE323D" w:rsidRDefault="00EE323D" w:rsidP="00EE323D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9F9DFEE" w14:textId="77777777" w:rsidR="00EE323D" w:rsidRDefault="00EE323D" w:rsidP="00EE323D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2018</w:t>
      </w:r>
    </w:p>
    <w:p w14:paraId="7F3CE6FF" w14:textId="77777777" w:rsidR="006B2F86" w:rsidRPr="00E71FC3" w:rsidRDefault="00EE32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9D36E" w14:textId="77777777" w:rsidR="00EE323D" w:rsidRDefault="00EE323D" w:rsidP="00E71FC3">
      <w:r>
        <w:separator/>
      </w:r>
    </w:p>
  </w:endnote>
  <w:endnote w:type="continuationSeparator" w:id="0">
    <w:p w14:paraId="45743426" w14:textId="77777777" w:rsidR="00EE323D" w:rsidRDefault="00EE32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664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6C4D6" w14:textId="77777777" w:rsidR="00EE323D" w:rsidRDefault="00EE323D" w:rsidP="00E71FC3">
      <w:r>
        <w:separator/>
      </w:r>
    </w:p>
  </w:footnote>
  <w:footnote w:type="continuationSeparator" w:id="0">
    <w:p w14:paraId="3FD3B48E" w14:textId="77777777" w:rsidR="00EE323D" w:rsidRDefault="00EE32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3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323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FFCE1"/>
  <w15:chartTrackingRefBased/>
  <w15:docId w15:val="{2AD1593F-8AEC-44BF-BA7E-39552EAC5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23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E32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2018-11-04T19:54:00Z</dcterms:created>
  <dcterms:modified xsi:type="dcterms:W3CDTF">2018-11-04T19:55:00Z</dcterms:modified>
</cp:coreProperties>
</file>